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3A6" w:rsidRDefault="001613A6" w:rsidP="001613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CAVE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613A6" w:rsidRDefault="001613A6" w:rsidP="001613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13A6" w:rsidRDefault="001613A6" w:rsidP="001613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13A6" w:rsidRDefault="001613A6" w:rsidP="001613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Bridgewater, Somerset,</w:t>
      </w:r>
    </w:p>
    <w:p w:rsidR="001613A6" w:rsidRDefault="001613A6" w:rsidP="001613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of the late Agnes </w:t>
      </w:r>
      <w:proofErr w:type="spellStart"/>
      <w:r>
        <w:rPr>
          <w:rFonts w:ascii="Times New Roman" w:hAnsi="Times New Roman" w:cs="Times New Roman"/>
          <w:sz w:val="24"/>
          <w:szCs w:val="24"/>
        </w:rPr>
        <w:t>Cokyr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613A6" w:rsidRDefault="001613A6" w:rsidP="001613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21-237)</w:t>
      </w:r>
    </w:p>
    <w:p w:rsidR="0057332F" w:rsidRDefault="0057332F" w:rsidP="005733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Bridgwater,</w:t>
      </w:r>
    </w:p>
    <w:p w:rsidR="0057332F" w:rsidRDefault="0057332F" w:rsidP="005733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Somerset, into lands of the late William Beauchamp(q.v.).</w:t>
      </w:r>
    </w:p>
    <w:p w:rsidR="0057332F" w:rsidRDefault="0057332F" w:rsidP="005733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21-284)</w:t>
      </w:r>
    </w:p>
    <w:p w:rsidR="0057332F" w:rsidRDefault="0057332F" w:rsidP="001613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13A6" w:rsidRDefault="001613A6" w:rsidP="001613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13A6" w:rsidRDefault="001613A6" w:rsidP="001613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1613A6" w:rsidP="001613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February 2016</w:t>
      </w:r>
    </w:p>
    <w:p w:rsidR="0057332F" w:rsidRPr="001613A6" w:rsidRDefault="0057332F" w:rsidP="001613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2016</w:t>
      </w:r>
      <w:bookmarkStart w:id="0" w:name="_GoBack"/>
      <w:bookmarkEnd w:id="0"/>
    </w:p>
    <w:sectPr w:rsidR="0057332F" w:rsidRPr="001613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3A6" w:rsidRDefault="001613A6" w:rsidP="00564E3C">
      <w:pPr>
        <w:spacing w:after="0" w:line="240" w:lineRule="auto"/>
      </w:pPr>
      <w:r>
        <w:separator/>
      </w:r>
    </w:p>
  </w:endnote>
  <w:endnote w:type="continuationSeparator" w:id="0">
    <w:p w:rsidR="001613A6" w:rsidRDefault="001613A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7332F">
      <w:rPr>
        <w:rFonts w:ascii="Times New Roman" w:hAnsi="Times New Roman" w:cs="Times New Roman"/>
        <w:noProof/>
        <w:sz w:val="24"/>
        <w:szCs w:val="24"/>
      </w:rPr>
      <w:t>18 April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3A6" w:rsidRDefault="001613A6" w:rsidP="00564E3C">
      <w:pPr>
        <w:spacing w:after="0" w:line="240" w:lineRule="auto"/>
      </w:pPr>
      <w:r>
        <w:separator/>
      </w:r>
    </w:p>
  </w:footnote>
  <w:footnote w:type="continuationSeparator" w:id="0">
    <w:p w:rsidR="001613A6" w:rsidRDefault="001613A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3A6"/>
    <w:rsid w:val="001613A6"/>
    <w:rsid w:val="00372DC6"/>
    <w:rsid w:val="00564E3C"/>
    <w:rsid w:val="0057332F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ADD2E"/>
  <w15:chartTrackingRefBased/>
  <w15:docId w15:val="{3641E833-0F50-4D60-9D97-3B374DA9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2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2016-02-10T21:43:00Z</dcterms:created>
  <dcterms:modified xsi:type="dcterms:W3CDTF">2016-04-18T09:28:00Z</dcterms:modified>
</cp:coreProperties>
</file>